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AA572" w14:textId="77777777" w:rsidR="008C0468" w:rsidRDefault="008C0468" w:rsidP="008C0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BOSSE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0DA9D026" w14:textId="77777777" w:rsidR="008C0468" w:rsidRDefault="008C0468" w:rsidP="008C0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Ham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St.George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Devon. Gentleman.</w:t>
      </w:r>
    </w:p>
    <w:p w14:paraId="46A2EB17" w14:textId="77777777" w:rsidR="008C0468" w:rsidRDefault="008C0468" w:rsidP="008C0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21AE6A" w14:textId="77777777" w:rsidR="008C0468" w:rsidRDefault="008C0468" w:rsidP="008C0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2D0946" w14:textId="77777777" w:rsidR="008C0468" w:rsidRDefault="008C0468" w:rsidP="008C0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Levermore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50C9AA81" w14:textId="77777777" w:rsidR="008C0468" w:rsidRDefault="008C0468" w:rsidP="008C0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draper(q.v.),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Wryxworth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King’s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</w:t>
      </w:r>
    </w:p>
    <w:p w14:paraId="639EFC3D" w14:textId="77777777" w:rsidR="008C0468" w:rsidRDefault="008C0468" w:rsidP="008C046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Dobbe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Chilmelegh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Exeter(q.v.).</w:t>
      </w:r>
    </w:p>
    <w:p w14:paraId="653FA725" w14:textId="77777777" w:rsidR="008C0468" w:rsidRDefault="008C0468" w:rsidP="008C0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5FC215D" w14:textId="77777777" w:rsidR="008C0468" w:rsidRDefault="008C0468" w:rsidP="008C0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98CE58" w14:textId="77777777" w:rsidR="008C0468" w:rsidRDefault="008C0468" w:rsidP="008C0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30CC7A" w14:textId="77777777" w:rsidR="008C0468" w:rsidRDefault="008C0468" w:rsidP="008C0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2022</w:t>
      </w:r>
    </w:p>
    <w:p w14:paraId="472D6F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50675" w14:textId="77777777" w:rsidR="008C0468" w:rsidRDefault="008C0468" w:rsidP="009139A6">
      <w:r>
        <w:separator/>
      </w:r>
    </w:p>
  </w:endnote>
  <w:endnote w:type="continuationSeparator" w:id="0">
    <w:p w14:paraId="6E8E6348" w14:textId="77777777" w:rsidR="008C0468" w:rsidRDefault="008C04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F44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9C7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EED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37912" w14:textId="77777777" w:rsidR="008C0468" w:rsidRDefault="008C0468" w:rsidP="009139A6">
      <w:r>
        <w:separator/>
      </w:r>
    </w:p>
  </w:footnote>
  <w:footnote w:type="continuationSeparator" w:id="0">
    <w:p w14:paraId="12D1D048" w14:textId="77777777" w:rsidR="008C0468" w:rsidRDefault="008C04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AA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9F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C84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468"/>
    <w:rsid w:val="000666E0"/>
    <w:rsid w:val="002510B7"/>
    <w:rsid w:val="005C130B"/>
    <w:rsid w:val="00826F5C"/>
    <w:rsid w:val="008C046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E1CA1"/>
  <w15:chartTrackingRefBased/>
  <w15:docId w15:val="{F3F109F8-01C4-4D04-B9E6-4F8E1432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C04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2022-05-26T20:39:00Z</dcterms:created>
  <dcterms:modified xsi:type="dcterms:W3CDTF">2022-05-26T20:39:00Z</dcterms:modified>
</cp:coreProperties>
</file>